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2E6" w:rsidRDefault="001422E6" w:rsidP="00163CDF">
      <w:pPr>
        <w:ind w:firstLine="63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潮州市中小学“十百千人才培养工程”</w:t>
      </w:r>
    </w:p>
    <w:p w:rsidR="001422E6" w:rsidRPr="0040435B" w:rsidRDefault="001422E6" w:rsidP="00163CDF">
      <w:pPr>
        <w:ind w:firstLine="63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第二批名校长推荐</w:t>
      </w:r>
      <w:r w:rsidRPr="0040435B">
        <w:rPr>
          <w:rFonts w:ascii="方正小标宋简体" w:eastAsia="方正小标宋简体" w:hint="eastAsia"/>
          <w:sz w:val="44"/>
          <w:szCs w:val="44"/>
        </w:rPr>
        <w:t>培养对象名单</w:t>
      </w:r>
    </w:p>
    <w:tbl>
      <w:tblPr>
        <w:tblW w:w="7796" w:type="dxa"/>
        <w:tblInd w:w="534" w:type="dxa"/>
        <w:tblLook w:val="00A0"/>
      </w:tblPr>
      <w:tblGrid>
        <w:gridCol w:w="3010"/>
        <w:gridCol w:w="4786"/>
      </w:tblGrid>
      <w:tr w:rsidR="001422E6" w:rsidRPr="004B631A" w:rsidTr="006F377A">
        <w:trPr>
          <w:trHeight w:val="525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1422E6">
            <w:pPr>
              <w:widowControl/>
              <w:ind w:firstLineChars="200" w:firstLine="31680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工作单位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陈伟强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潮州市体育运动学校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黄臻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潮州市绵德小学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林伟君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潮州市中心幼儿园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蔡伟林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潮安区古巷镇枫三小学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胡贤庆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潮安区登塘中学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卢继荣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潮安区宝山中学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洪义宏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潮安区职业技术学校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陈楚燕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潮安区古巷中学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许明楷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潮安区彩塘中学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郭峥嵘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潮安区龙溪中学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孙少彬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潮安区庵埠中学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李镇坚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潮安区东凤中学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卢炳荣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潮安区浮洋镇九座庵学校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张楚云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潮安区龙湖镇市头小学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林小玲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潮安区龙湖镇三英小学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李育纯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潮安区龙湖镇鹳四秀英小学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陈薇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潮安区庵埠镇凤岐小学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陈海生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潮安区庵埠镇梅溪小学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蔡淡钦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潮安区沙溪镇沙二小学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黄锦绵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潮安区江东镇谢渡小学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陈鹏生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潮安区实验学校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陈惜吟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潮安区中心幼儿园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苏柳燕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潮安区育智学校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李盛武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饶平县第二中学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郑金喜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饶平田家炳实验中学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黄剑毅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饶平县新塘中学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郑俊清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饶平县海山三中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涂岳飞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饶平县东山中学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张嘉辉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饶平县城东中学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林飞雄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饶平县汫洲二中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邓长金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饶平县上善中学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刘伟斌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饶平县联饶中学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李培辉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饶平县师范附属小学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余海龙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饶平县黄冈中心小学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王春生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饶平县城西实验小学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黄伟隆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饶平县新塘镇中心小学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钱淑宜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饶平县三饶镇官田小学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余俊祥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饶平县东山镇中心小学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吴良辉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饶平县高堂镇中心小学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陈为亮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饶平县钱东镇紫云小学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卢东源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饶平县上饶镇上善小学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刘豪淦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饶平师范实验小学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邱小红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饶平县中心幼儿园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王伟强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湘桥区开元初级中学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郭永波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湘桥区昌黎路小学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苏耀林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城湘桥区南小学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周玫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湘桥区春光小学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盛杰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湘桥区厦寺小学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林涟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湘桥区桥东中心小学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谢树德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湘桥区意溪中心小学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张楚君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湘桥区小太阳幼儿园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林育芬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湘桥区玉兰幼儿园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曾敬香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湘桥区意溪中心幼儿园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吴文彬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潮州市瓷都中学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林伟钊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枫溪区古板头中学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卢志敏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枫溪瓷都实验小学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蔡幼平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枫溪区西边小学</w:t>
            </w:r>
          </w:p>
        </w:tc>
      </w:tr>
      <w:tr w:rsidR="001422E6" w:rsidRPr="004B631A" w:rsidTr="006F377A">
        <w:trPr>
          <w:trHeight w:val="375"/>
        </w:trPr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郑淑燕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2E6" w:rsidRPr="004B631A" w:rsidRDefault="001422E6" w:rsidP="00F5725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4B631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枫溪区古板头小学</w:t>
            </w:r>
          </w:p>
        </w:tc>
      </w:tr>
    </w:tbl>
    <w:p w:rsidR="001422E6" w:rsidRPr="0040435B" w:rsidRDefault="001422E6" w:rsidP="00163CDF">
      <w:pPr>
        <w:spacing w:line="500" w:lineRule="exact"/>
        <w:rPr>
          <w:sz w:val="32"/>
          <w:szCs w:val="32"/>
        </w:rPr>
      </w:pPr>
    </w:p>
    <w:p w:rsidR="001422E6" w:rsidRDefault="001422E6">
      <w:bookmarkStart w:id="0" w:name="_GoBack"/>
      <w:bookmarkEnd w:id="0"/>
    </w:p>
    <w:sectPr w:rsidR="001422E6" w:rsidSect="002D2F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方正小标宋简体">
    <w:altName w:val="汉仪旗黑-55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3CDF"/>
    <w:rsid w:val="001422E6"/>
    <w:rsid w:val="00163CDF"/>
    <w:rsid w:val="002D2F71"/>
    <w:rsid w:val="003B42FF"/>
    <w:rsid w:val="0040435B"/>
    <w:rsid w:val="00496BD8"/>
    <w:rsid w:val="004A59BC"/>
    <w:rsid w:val="004B631A"/>
    <w:rsid w:val="00683989"/>
    <w:rsid w:val="006F377A"/>
    <w:rsid w:val="00BD6B9B"/>
    <w:rsid w:val="00E04F8D"/>
    <w:rsid w:val="00F57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D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130</Words>
  <Characters>743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2</cp:revision>
  <dcterms:created xsi:type="dcterms:W3CDTF">2016-06-12T02:20:00Z</dcterms:created>
  <dcterms:modified xsi:type="dcterms:W3CDTF">2016-06-12T02:34:00Z</dcterms:modified>
</cp:coreProperties>
</file>